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61" w:rsidRDefault="00986E61" w:rsidP="00C84D29">
      <w:pPr>
        <w:pStyle w:val="NormalWeb"/>
        <w:tabs>
          <w:tab w:val="left" w:pos="6405"/>
        </w:tabs>
        <w:spacing w:before="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                                                                                 ПРИЛОЖЕНИЕ </w:t>
      </w:r>
    </w:p>
    <w:p w:rsidR="00986E61" w:rsidRDefault="00986E61" w:rsidP="00C84D29">
      <w:pPr>
        <w:pStyle w:val="NormalWeb"/>
        <w:tabs>
          <w:tab w:val="left" w:pos="6405"/>
        </w:tabs>
        <w:spacing w:before="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                                                                                            УТВЕРЖДЕН</w:t>
      </w:r>
    </w:p>
    <w:p w:rsidR="00986E61" w:rsidRDefault="00986E61" w:rsidP="00C84D29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                                                                                  приказом председателя</w:t>
      </w:r>
    </w:p>
    <w:p w:rsidR="00986E61" w:rsidRDefault="00986E61" w:rsidP="00C84D29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                                                                                  Контрольно-счетной палаты</w:t>
      </w:r>
    </w:p>
    <w:p w:rsidR="00986E61" w:rsidRDefault="00986E61" w:rsidP="00C84D29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                                                                                  муниципального образования </w:t>
      </w:r>
    </w:p>
    <w:p w:rsidR="00986E61" w:rsidRDefault="00986E61" w:rsidP="00C84D29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                                                                                  Щербиновский район</w:t>
      </w:r>
    </w:p>
    <w:p w:rsidR="00986E61" w:rsidRDefault="00986E61" w:rsidP="00C84D29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  <w:r>
        <w:rPr>
          <w:rStyle w:val="Strong"/>
          <w:b w:val="0"/>
          <w:sz w:val="28"/>
          <w:szCs w:val="28"/>
        </w:rPr>
        <w:t xml:space="preserve">                                                                                  От 19.05.2014 № 2-р</w:t>
      </w:r>
    </w:p>
    <w:p w:rsidR="00986E61" w:rsidRDefault="00986E61" w:rsidP="00C84D29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</w:p>
    <w:p w:rsidR="00986E61" w:rsidRDefault="00986E61" w:rsidP="00C84D29">
      <w:pPr>
        <w:pStyle w:val="NormalWeb"/>
        <w:spacing w:before="0" w:beforeAutospacing="0" w:after="0" w:afterAutospacing="0"/>
        <w:rPr>
          <w:rStyle w:val="Strong"/>
          <w:b w:val="0"/>
          <w:sz w:val="28"/>
          <w:szCs w:val="28"/>
        </w:rPr>
      </w:pPr>
    </w:p>
    <w:p w:rsidR="00986E61" w:rsidRDefault="00986E61" w:rsidP="00C84D29">
      <w:pPr>
        <w:pStyle w:val="20"/>
        <w:shd w:val="clear" w:color="auto" w:fill="auto"/>
        <w:spacing w:after="0"/>
        <w:ind w:left="12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>Контрольно-счетная палата</w:t>
      </w:r>
    </w:p>
    <w:p w:rsidR="00986E61" w:rsidRDefault="00986E61" w:rsidP="00C84D29">
      <w:pPr>
        <w:pStyle w:val="20"/>
        <w:shd w:val="clear" w:color="auto" w:fill="auto"/>
        <w:spacing w:after="0"/>
        <w:ind w:left="120"/>
        <w:rPr>
          <w:rStyle w:val="2"/>
          <w:b/>
          <w:bCs/>
          <w:color w:val="000000"/>
        </w:rPr>
      </w:pPr>
      <w:r>
        <w:rPr>
          <w:rStyle w:val="2"/>
          <w:b/>
          <w:bCs/>
          <w:color w:val="000000"/>
        </w:rPr>
        <w:t>муниципального образования Щербиновский район</w:t>
      </w:r>
    </w:p>
    <w:p w:rsidR="00986E61" w:rsidRDefault="00986E61" w:rsidP="00C84D29">
      <w:pPr>
        <w:pStyle w:val="20"/>
        <w:shd w:val="clear" w:color="auto" w:fill="auto"/>
        <w:spacing w:after="0"/>
        <w:ind w:left="120"/>
        <w:rPr>
          <w:rStyle w:val="2"/>
          <w:b/>
          <w:bCs/>
          <w:color w:val="000000"/>
        </w:rPr>
      </w:pPr>
    </w:p>
    <w:p w:rsidR="00986E61" w:rsidRPr="00C84D29" w:rsidRDefault="00986E61" w:rsidP="00C84D29">
      <w:pPr>
        <w:pStyle w:val="20"/>
        <w:shd w:val="clear" w:color="auto" w:fill="auto"/>
        <w:spacing w:after="0"/>
        <w:ind w:left="120"/>
        <w:rPr>
          <w:sz w:val="36"/>
          <w:szCs w:val="36"/>
        </w:rPr>
      </w:pPr>
      <w:r w:rsidRPr="00C84D29">
        <w:rPr>
          <w:sz w:val="36"/>
          <w:szCs w:val="36"/>
        </w:rPr>
        <w:t xml:space="preserve">Стандарт </w:t>
      </w:r>
    </w:p>
    <w:p w:rsidR="00986E61" w:rsidRPr="00C84D29" w:rsidRDefault="00986E61" w:rsidP="00C84D29">
      <w:pPr>
        <w:pStyle w:val="20"/>
        <w:shd w:val="clear" w:color="auto" w:fill="auto"/>
        <w:spacing w:after="0"/>
        <w:ind w:left="120"/>
        <w:rPr>
          <w:sz w:val="36"/>
          <w:szCs w:val="36"/>
        </w:rPr>
      </w:pPr>
      <w:r w:rsidRPr="00C84D29">
        <w:rPr>
          <w:sz w:val="36"/>
          <w:szCs w:val="36"/>
        </w:rPr>
        <w:t xml:space="preserve">внешнего муниципального финансового контроля Контрольно-счетной палаты муниципального образования Щербиновский район </w:t>
      </w:r>
    </w:p>
    <w:p w:rsidR="00986E61" w:rsidRPr="00C84D29" w:rsidRDefault="00986E61" w:rsidP="00C84D29">
      <w:pPr>
        <w:pStyle w:val="20"/>
        <w:shd w:val="clear" w:color="auto" w:fill="auto"/>
        <w:spacing w:after="0"/>
        <w:ind w:left="120"/>
        <w:rPr>
          <w:rStyle w:val="2"/>
          <w:b/>
          <w:bCs/>
          <w:color w:val="000000"/>
          <w:sz w:val="36"/>
          <w:szCs w:val="36"/>
        </w:rPr>
      </w:pPr>
      <w:r w:rsidRPr="00C84D29">
        <w:rPr>
          <w:sz w:val="36"/>
          <w:szCs w:val="36"/>
        </w:rPr>
        <w:t>(СВМФК 63)</w:t>
      </w:r>
    </w:p>
    <w:p w:rsidR="00986E61" w:rsidRPr="00C84D29" w:rsidRDefault="00986E61" w:rsidP="00C84D29">
      <w:pPr>
        <w:pStyle w:val="20"/>
        <w:shd w:val="clear" w:color="auto" w:fill="auto"/>
        <w:spacing w:after="0"/>
        <w:ind w:left="120"/>
        <w:rPr>
          <w:sz w:val="36"/>
          <w:szCs w:val="36"/>
        </w:rPr>
      </w:pPr>
    </w:p>
    <w:p w:rsidR="00986E61" w:rsidRDefault="00986E61" w:rsidP="00C84D29">
      <w:pPr>
        <w:pStyle w:val="20"/>
        <w:shd w:val="clear" w:color="auto" w:fill="auto"/>
        <w:spacing w:after="0"/>
        <w:ind w:left="120"/>
        <w:rPr>
          <w:rStyle w:val="2"/>
          <w:b/>
          <w:bCs/>
          <w:color w:val="000000"/>
        </w:rPr>
      </w:pPr>
      <w:r>
        <w:rPr>
          <w:sz w:val="28"/>
          <w:szCs w:val="28"/>
        </w:rPr>
        <w:t xml:space="preserve">«Порядок проведения и оформления результатов финансово-экономической  экспертизы проектов муниципальных правовых актов муниципального образования Щербиновский район (сельского поселения Щербиновского района» </w:t>
      </w: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  <w:r>
        <w:rPr>
          <w:color w:val="000000"/>
          <w:szCs w:val="28"/>
        </w:rPr>
        <w:t>Утвержден приказом председателя</w:t>
      </w: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  <w:r>
        <w:rPr>
          <w:color w:val="000000"/>
          <w:szCs w:val="28"/>
        </w:rPr>
        <w:t>Контрольно-счётной палаты муниципального образования Щербиновский район от __________года № _______</w:t>
      </w:r>
    </w:p>
    <w:p w:rsidR="00986E61" w:rsidRDefault="00986E61" w:rsidP="00C84D29">
      <w:pPr>
        <w:pStyle w:val="BodyText"/>
        <w:ind w:left="120"/>
        <w:rPr>
          <w:color w:val="000000"/>
          <w:szCs w:val="28"/>
        </w:rPr>
      </w:pPr>
      <w:r>
        <w:rPr>
          <w:color w:val="000000"/>
          <w:szCs w:val="28"/>
        </w:rPr>
        <w:t>ст-ца Старощербиновская</w:t>
      </w:r>
    </w:p>
    <w:p w:rsidR="00986E61" w:rsidRDefault="00986E61" w:rsidP="00C84D29">
      <w:pPr>
        <w:pStyle w:val="BodyText"/>
        <w:ind w:left="120"/>
        <w:rPr>
          <w:szCs w:val="28"/>
        </w:rPr>
      </w:pPr>
      <w:r>
        <w:rPr>
          <w:color w:val="000000"/>
          <w:szCs w:val="28"/>
        </w:rPr>
        <w:t>2014 год</w:t>
      </w:r>
    </w:p>
    <w:p w:rsidR="00986E61" w:rsidRDefault="00986E61" w:rsidP="003020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</w:t>
      </w: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положения……………………………………………………….2</w:t>
      </w: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Pr="00C67434" w:rsidRDefault="00986E61" w:rsidP="00302082">
      <w:pPr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C67434">
        <w:rPr>
          <w:rFonts w:ascii="Times New Roman" w:hAnsi="Times New Roman"/>
          <w:sz w:val="28"/>
          <w:szCs w:val="28"/>
        </w:rPr>
        <w:t>Сроки проведения финансово-экономической экспертизы проектов</w:t>
      </w:r>
    </w:p>
    <w:p w:rsidR="00986E61" w:rsidRDefault="00986E61" w:rsidP="00302082">
      <w:pPr>
        <w:tabs>
          <w:tab w:val="num" w:pos="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C67434">
        <w:rPr>
          <w:rFonts w:ascii="Times New Roman" w:hAnsi="Times New Roman"/>
          <w:sz w:val="28"/>
          <w:szCs w:val="28"/>
        </w:rPr>
        <w:t>муниципальных правовых актов муниципального образования Щербиновский район (сельского поселения Щербиновского района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3</w:t>
      </w: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Pr="00276D30" w:rsidRDefault="00986E61" w:rsidP="00302082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276D30">
        <w:rPr>
          <w:rFonts w:ascii="Times New Roman" w:hAnsi="Times New Roman"/>
          <w:sz w:val="28"/>
          <w:szCs w:val="28"/>
        </w:rPr>
        <w:t>3. Принятие проектов  на финансово-экономическую экспертизу</w:t>
      </w:r>
    </w:p>
    <w:p w:rsidR="00986E61" w:rsidRPr="00276D30" w:rsidRDefault="00986E61" w:rsidP="00302082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3</w:t>
      </w:r>
    </w:p>
    <w:p w:rsidR="00986E61" w:rsidRPr="00276D30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Pr="00ED0746" w:rsidRDefault="00986E61" w:rsidP="00ED0746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Pr="00ED0746">
        <w:rPr>
          <w:rFonts w:ascii="Times New Roman" w:hAnsi="Times New Roman"/>
          <w:sz w:val="28"/>
          <w:szCs w:val="28"/>
        </w:rPr>
        <w:t>Порядок проведения финансово-экономической экспертизы проектов</w:t>
      </w:r>
    </w:p>
    <w:p w:rsidR="00986E61" w:rsidRDefault="00986E61" w:rsidP="00ED0746">
      <w:pPr>
        <w:tabs>
          <w:tab w:val="num" w:pos="0"/>
          <w:tab w:val="left" w:pos="393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0746">
        <w:rPr>
          <w:rFonts w:ascii="Times New Roman" w:hAnsi="Times New Roman"/>
          <w:sz w:val="28"/>
          <w:szCs w:val="28"/>
        </w:rPr>
        <w:t xml:space="preserve"> и подготовки заключения</w:t>
      </w:r>
      <w:r>
        <w:rPr>
          <w:rFonts w:ascii="Times New Roman" w:hAnsi="Times New Roman"/>
          <w:sz w:val="28"/>
          <w:szCs w:val="28"/>
        </w:rPr>
        <w:t>.………….……                                                    4</w:t>
      </w:r>
    </w:p>
    <w:p w:rsidR="00986E61" w:rsidRDefault="00986E61" w:rsidP="00ED07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Содержание заключения……………………………………….……..….5</w:t>
      </w:r>
    </w:p>
    <w:p w:rsidR="00986E61" w:rsidRDefault="00986E61" w:rsidP="00ED07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Default="00986E61" w:rsidP="00ED0746">
      <w:pPr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ED0746">
        <w:rPr>
          <w:rFonts w:ascii="Times New Roman" w:hAnsi="Times New Roman"/>
          <w:sz w:val="28"/>
          <w:szCs w:val="28"/>
        </w:rPr>
        <w:t>. Документальное оформление</w:t>
      </w:r>
    </w:p>
    <w:p w:rsidR="00986E61" w:rsidRDefault="00986E61" w:rsidP="00CA64FE">
      <w:pPr>
        <w:tabs>
          <w:tab w:val="num" w:pos="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D0746">
        <w:rPr>
          <w:rFonts w:ascii="Times New Roman" w:hAnsi="Times New Roman"/>
          <w:sz w:val="28"/>
          <w:szCs w:val="28"/>
        </w:rPr>
        <w:t xml:space="preserve"> финансово-экономической экспертизы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5</w:t>
      </w:r>
    </w:p>
    <w:p w:rsidR="00986E61" w:rsidRDefault="00986E61" w:rsidP="00ED07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Default="00986E61" w:rsidP="0030208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7400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86E61" w:rsidRDefault="00986E61" w:rsidP="007400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Общие положения</w:t>
      </w:r>
    </w:p>
    <w:p w:rsidR="00986E61" w:rsidRDefault="00986E61" w:rsidP="0074009A">
      <w:pPr>
        <w:rPr>
          <w:rFonts w:ascii="Times New Roman" w:hAnsi="Times New Roman"/>
          <w:sz w:val="28"/>
          <w:szCs w:val="28"/>
        </w:rPr>
      </w:pPr>
    </w:p>
    <w:p w:rsidR="00986E61" w:rsidRDefault="00986E61" w:rsidP="000538A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1.1. Стандарт внешнего муниципального финансового контроля Контрольно-счетной палаты муниципального образования Щербиновский район «Порядок проведения и оформления результатов финансово-экономической  экспертизы проектов муниципальных правовых актов муниципального образования Щербиновский район (сельского поселения Щербиновского района» (</w:t>
      </w:r>
      <w:r w:rsidRPr="007A11EE">
        <w:rPr>
          <w:rFonts w:ascii="Times New Roman" w:hAnsi="Times New Roman"/>
          <w:sz w:val="28"/>
          <w:szCs w:val="28"/>
        </w:rPr>
        <w:t>СВМФК 63)</w:t>
      </w:r>
      <w:r>
        <w:rPr>
          <w:rFonts w:ascii="Times New Roman" w:hAnsi="Times New Roman"/>
          <w:sz w:val="28"/>
          <w:szCs w:val="28"/>
        </w:rPr>
        <w:t xml:space="preserve"> (далее – Стандарт)  разработан в соответствии с Бюджетным кодексом Российской Федерации (далее - Бюджетный Кодекс),Федеральным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 (далее – Федеральный закон о КСО), Уставом муниципального образования Щербиновский район,</w:t>
      </w:r>
      <w:r w:rsidRPr="006A6A3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решением</w:t>
      </w:r>
      <w:r w:rsidRPr="00981A43">
        <w:rPr>
          <w:rFonts w:ascii="Times New Roman" w:hAnsi="Times New Roman"/>
          <w:color w:val="000000"/>
          <w:sz w:val="28"/>
          <w:szCs w:val="28"/>
        </w:rPr>
        <w:t xml:space="preserve"> Совета муниципального образования Щербиновский район от </w:t>
      </w:r>
      <w:r w:rsidRPr="00981A43">
        <w:rPr>
          <w:rFonts w:ascii="Times New Roman" w:hAnsi="Times New Roman"/>
          <w:sz w:val="28"/>
          <w:szCs w:val="28"/>
        </w:rPr>
        <w:t xml:space="preserve">28 февраля 2012 года № 2 </w:t>
      </w:r>
      <w:r w:rsidRPr="00981A43">
        <w:rPr>
          <w:rFonts w:ascii="Times New Roman" w:hAnsi="Times New Roman"/>
          <w:color w:val="000000"/>
          <w:sz w:val="28"/>
          <w:szCs w:val="28"/>
        </w:rPr>
        <w:t>«О Контрольно-счётной палате муниципального образования Щербиновский район»</w:t>
      </w:r>
      <w:r>
        <w:rPr>
          <w:rFonts w:ascii="Times New Roman" w:hAnsi="Times New Roman"/>
          <w:sz w:val="28"/>
          <w:szCs w:val="28"/>
        </w:rPr>
        <w:t>.</w:t>
      </w:r>
    </w:p>
    <w:p w:rsidR="00986E61" w:rsidRDefault="00986E61" w:rsidP="005C212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>1.2. При разработке Стандарта учитывались положения: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8A1">
        <w:rPr>
          <w:rFonts w:ascii="Times New Roman" w:hAnsi="Times New Roman"/>
          <w:sz w:val="28"/>
          <w:szCs w:val="28"/>
        </w:rPr>
        <w:t>Общих требований к стандартам внешнего государственного и муниципального финансового контроля,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8A1">
        <w:rPr>
          <w:rFonts w:ascii="Times New Roman" w:hAnsi="Times New Roman"/>
          <w:sz w:val="28"/>
          <w:szCs w:val="28"/>
        </w:rPr>
        <w:t>утвержденных Коллегией Счетной  палаты Российской Федерации (прот</w:t>
      </w:r>
      <w:r>
        <w:rPr>
          <w:rFonts w:ascii="Times New Roman" w:hAnsi="Times New Roman"/>
          <w:sz w:val="28"/>
          <w:szCs w:val="28"/>
        </w:rPr>
        <w:t xml:space="preserve">окол от 12.05.2012 № 21К (854)), </w:t>
      </w:r>
      <w:r w:rsidRPr="000538A1">
        <w:rPr>
          <w:rFonts w:ascii="Times New Roman" w:hAnsi="Times New Roman"/>
          <w:sz w:val="28"/>
          <w:szCs w:val="28"/>
        </w:rPr>
        <w:t xml:space="preserve">Международных стандартов для Высших органов финансового контроля (ИНТОСАИ): </w:t>
      </w:r>
      <w:r w:rsidRPr="000538A1">
        <w:rPr>
          <w:rFonts w:ascii="Times New Roman" w:hAnsi="Times New Roman"/>
          <w:sz w:val="28"/>
          <w:szCs w:val="28"/>
          <w:lang w:val="en-US"/>
        </w:rPr>
        <w:t>ISSAI</w:t>
      </w:r>
      <w:r w:rsidRPr="000538A1">
        <w:rPr>
          <w:rFonts w:ascii="Times New Roman" w:hAnsi="Times New Roman"/>
          <w:sz w:val="28"/>
          <w:szCs w:val="28"/>
        </w:rPr>
        <w:t>200 «Общие стандарты государственного аудита  и стандар</w:t>
      </w:r>
      <w:r>
        <w:rPr>
          <w:rFonts w:ascii="Times New Roman" w:hAnsi="Times New Roman"/>
          <w:sz w:val="28"/>
          <w:szCs w:val="28"/>
        </w:rPr>
        <w:t>ты, имеющие этическое значение»,</w:t>
      </w:r>
      <w:r w:rsidRPr="000538A1">
        <w:rPr>
          <w:rFonts w:ascii="Times New Roman" w:hAnsi="Times New Roman"/>
          <w:sz w:val="28"/>
          <w:szCs w:val="28"/>
        </w:rPr>
        <w:t xml:space="preserve"> </w:t>
      </w:r>
      <w:r w:rsidRPr="000538A1">
        <w:rPr>
          <w:rFonts w:ascii="Times New Roman" w:hAnsi="Times New Roman"/>
          <w:sz w:val="28"/>
          <w:szCs w:val="28"/>
          <w:lang w:val="en-US"/>
        </w:rPr>
        <w:t>ISSAI</w:t>
      </w:r>
      <w:r w:rsidRPr="000538A1">
        <w:rPr>
          <w:rFonts w:ascii="Times New Roman" w:hAnsi="Times New Roman"/>
          <w:sz w:val="28"/>
          <w:szCs w:val="28"/>
        </w:rPr>
        <w:t xml:space="preserve"> 1250 «Изучение законодательства и иных норм при проведени</w:t>
      </w:r>
      <w:r>
        <w:rPr>
          <w:rFonts w:ascii="Times New Roman" w:hAnsi="Times New Roman"/>
          <w:sz w:val="28"/>
          <w:szCs w:val="28"/>
        </w:rPr>
        <w:t>и аудита финансовой отчетности».</w:t>
      </w:r>
    </w:p>
    <w:p w:rsidR="00986E61" w:rsidRPr="007128B8" w:rsidRDefault="00986E61" w:rsidP="00366B5F">
      <w:pPr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</w:t>
      </w:r>
      <w:r w:rsidRPr="007128B8">
        <w:rPr>
          <w:rFonts w:ascii="Times New Roman" w:hAnsi="Times New Roman"/>
          <w:sz w:val="28"/>
        </w:rPr>
        <w:t>. Основные понятия, используемые в настоящем  Стандарте:</w:t>
      </w:r>
    </w:p>
    <w:p w:rsidR="00986E61" w:rsidRPr="007128B8" w:rsidRDefault="00986E61" w:rsidP="00366B5F">
      <w:pPr>
        <w:pStyle w:val="BodyText"/>
        <w:tabs>
          <w:tab w:val="num" w:pos="0"/>
        </w:tabs>
        <w:jc w:val="both"/>
        <w:rPr>
          <w:b w:val="0"/>
        </w:rPr>
      </w:pPr>
      <w:r>
        <w:rPr>
          <w:b w:val="0"/>
        </w:rPr>
        <w:tab/>
        <w:t>1.3</w:t>
      </w:r>
      <w:r w:rsidRPr="007128B8">
        <w:rPr>
          <w:b w:val="0"/>
        </w:rPr>
        <w:t>.1. Предмет финансово-экономической экспертизы</w:t>
      </w:r>
      <w:r w:rsidRPr="007128B8">
        <w:t xml:space="preserve"> </w:t>
      </w:r>
      <w:r w:rsidRPr="007128B8">
        <w:rPr>
          <w:b w:val="0"/>
        </w:rPr>
        <w:t xml:space="preserve">– проекты муниципальных правовых актов </w:t>
      </w:r>
      <w:r>
        <w:rPr>
          <w:b w:val="0"/>
        </w:rPr>
        <w:t>муниципального образования Щербиновский район (сельского поселения Щербиновского района)</w:t>
      </w:r>
      <w:r w:rsidRPr="007128B8">
        <w:rPr>
          <w:b w:val="0"/>
        </w:rPr>
        <w:t>, в части касающ</w:t>
      </w:r>
      <w:r>
        <w:rPr>
          <w:b w:val="0"/>
        </w:rPr>
        <w:t>ей</w:t>
      </w:r>
      <w:r w:rsidRPr="007128B8">
        <w:rPr>
          <w:b w:val="0"/>
        </w:rPr>
        <w:t>ся расходных обязательств муниципального образования, включая  финансово – экономическо</w:t>
      </w:r>
      <w:r>
        <w:rPr>
          <w:b w:val="0"/>
        </w:rPr>
        <w:t>е</w:t>
      </w:r>
      <w:r w:rsidRPr="007128B8">
        <w:rPr>
          <w:b w:val="0"/>
        </w:rPr>
        <w:t xml:space="preserve"> обосновани</w:t>
      </w:r>
      <w:r>
        <w:rPr>
          <w:b w:val="0"/>
        </w:rPr>
        <w:t>е</w:t>
      </w:r>
      <w:r w:rsidRPr="007128B8">
        <w:rPr>
          <w:b w:val="0"/>
        </w:rPr>
        <w:t>.</w:t>
      </w:r>
    </w:p>
    <w:p w:rsidR="00986E61" w:rsidRPr="007128B8" w:rsidRDefault="00986E61" w:rsidP="00366B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1.3.2. </w:t>
      </w:r>
      <w:r w:rsidRPr="007128B8">
        <w:rPr>
          <w:rFonts w:ascii="Times New Roman" w:hAnsi="Times New Roman"/>
          <w:sz w:val="28"/>
        </w:rPr>
        <w:t>Заключение</w:t>
      </w:r>
      <w:r w:rsidRPr="007128B8">
        <w:rPr>
          <w:rFonts w:ascii="Times New Roman" w:hAnsi="Times New Roman"/>
          <w:i/>
          <w:sz w:val="28"/>
        </w:rPr>
        <w:t xml:space="preserve"> -</w:t>
      </w:r>
      <w:r w:rsidRPr="007128B8">
        <w:rPr>
          <w:rFonts w:ascii="Times New Roman" w:hAnsi="Times New Roman"/>
          <w:i/>
        </w:rPr>
        <w:t xml:space="preserve"> </w:t>
      </w:r>
      <w:r w:rsidRPr="007128B8">
        <w:rPr>
          <w:rFonts w:ascii="Times New Roman" w:hAnsi="Times New Roman"/>
          <w:sz w:val="28"/>
        </w:rPr>
        <w:t xml:space="preserve"> документ </w:t>
      </w:r>
      <w:r>
        <w:rPr>
          <w:rFonts w:ascii="Times New Roman" w:hAnsi="Times New Roman"/>
          <w:sz w:val="28"/>
        </w:rPr>
        <w:t>Контрольно-счетной палаты муниципального образования Щербиновский район</w:t>
      </w:r>
      <w:r w:rsidRPr="007128B8">
        <w:rPr>
          <w:rFonts w:ascii="Times New Roman" w:hAnsi="Times New Roman"/>
          <w:sz w:val="28"/>
        </w:rPr>
        <w:t>, подготовленный по результатам проведения финансово-экономической экспертизы</w:t>
      </w:r>
      <w:r>
        <w:rPr>
          <w:rFonts w:ascii="Times New Roman" w:hAnsi="Times New Roman"/>
          <w:sz w:val="28"/>
        </w:rPr>
        <w:t xml:space="preserve"> проекта муниципального правового акта муниципального образования Щербиновский район (сельского поселения Щербиновского района)</w:t>
      </w:r>
      <w:r w:rsidRPr="007128B8">
        <w:rPr>
          <w:rFonts w:ascii="Times New Roman" w:hAnsi="Times New Roman"/>
          <w:sz w:val="28"/>
          <w:szCs w:val="28"/>
        </w:rPr>
        <w:t>.</w:t>
      </w:r>
    </w:p>
    <w:p w:rsidR="00986E61" w:rsidRPr="000538A1" w:rsidRDefault="00986E61" w:rsidP="00366B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1.3.3. </w:t>
      </w:r>
      <w:r w:rsidRPr="00366B5F">
        <w:rPr>
          <w:rFonts w:ascii="Times New Roman" w:hAnsi="Times New Roman"/>
          <w:sz w:val="28"/>
          <w:szCs w:val="28"/>
        </w:rPr>
        <w:t>Разработчик муниципального правового акта</w:t>
      </w:r>
      <w:r w:rsidRPr="007128B8">
        <w:rPr>
          <w:rFonts w:ascii="Times New Roman" w:hAnsi="Times New Roman"/>
          <w:b/>
          <w:i/>
          <w:sz w:val="28"/>
          <w:szCs w:val="28"/>
        </w:rPr>
        <w:t xml:space="preserve"> – </w:t>
      </w:r>
      <w:r w:rsidRPr="007128B8">
        <w:rPr>
          <w:rFonts w:ascii="Times New Roman" w:hAnsi="Times New Roman"/>
          <w:sz w:val="28"/>
          <w:szCs w:val="28"/>
        </w:rPr>
        <w:t>орган местного самоуправления или его структурное подразделение, разработавшие проект муниципального правового акта.</w:t>
      </w:r>
    </w:p>
    <w:p w:rsidR="00986E61" w:rsidRPr="000538A1" w:rsidRDefault="00986E61" w:rsidP="00366B5F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1.4</w:t>
      </w:r>
      <w:r w:rsidRPr="000538A1">
        <w:rPr>
          <w:rFonts w:ascii="Times New Roman" w:hAnsi="Times New Roman"/>
          <w:sz w:val="28"/>
          <w:szCs w:val="28"/>
        </w:rPr>
        <w:t>. Стандарт устанавливает общие правила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38A1">
        <w:rPr>
          <w:rFonts w:ascii="Times New Roman" w:hAnsi="Times New Roman"/>
          <w:sz w:val="28"/>
          <w:szCs w:val="28"/>
        </w:rPr>
        <w:t xml:space="preserve">подготовки, проведения и оформления результатов финансово-экономической экспертизы проектов </w:t>
      </w:r>
      <w:r>
        <w:rPr>
          <w:rFonts w:ascii="Times New Roman" w:hAnsi="Times New Roman"/>
          <w:sz w:val="28"/>
          <w:szCs w:val="28"/>
        </w:rPr>
        <w:t>муниципальных правовых актов муниципального образования Щербиновский район (сельского поселения Щербиновского района)</w:t>
      </w:r>
      <w:r w:rsidRPr="000538A1">
        <w:rPr>
          <w:rFonts w:ascii="Times New Roman" w:hAnsi="Times New Roman"/>
          <w:sz w:val="28"/>
          <w:szCs w:val="28"/>
        </w:rPr>
        <w:t xml:space="preserve">, предусматривающих расходные обязательства муниципального образования </w:t>
      </w:r>
      <w:r>
        <w:rPr>
          <w:rFonts w:ascii="Times New Roman" w:hAnsi="Times New Roman"/>
          <w:sz w:val="28"/>
          <w:szCs w:val="28"/>
        </w:rPr>
        <w:t>Щербиновский район (сельского поселения Щербиновского района)</w:t>
      </w:r>
      <w:r w:rsidRPr="000538A1">
        <w:rPr>
          <w:rFonts w:ascii="Times New Roman" w:hAnsi="Times New Roman"/>
          <w:sz w:val="28"/>
          <w:szCs w:val="28"/>
        </w:rPr>
        <w:t>, за исключением проектов решений о бюджете и об утверждении отчета об исполнении бюджета</w:t>
      </w:r>
      <w:r>
        <w:rPr>
          <w:rFonts w:ascii="Times New Roman" w:hAnsi="Times New Roman"/>
          <w:sz w:val="28"/>
          <w:szCs w:val="28"/>
        </w:rPr>
        <w:t>, постановлений администрации об утверждении муниципальных, ведомственных программ.</w:t>
      </w:r>
    </w:p>
    <w:p w:rsidR="00986E61" w:rsidRDefault="00986E61" w:rsidP="00660870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1.5</w:t>
      </w:r>
      <w:r w:rsidRPr="000538A1">
        <w:rPr>
          <w:rFonts w:ascii="Times New Roman" w:hAnsi="Times New Roman"/>
          <w:sz w:val="28"/>
          <w:szCs w:val="28"/>
        </w:rPr>
        <w:t xml:space="preserve">. Стандарт обязателен к применению </w:t>
      </w:r>
      <w:r>
        <w:rPr>
          <w:rFonts w:ascii="Times New Roman" w:hAnsi="Times New Roman"/>
          <w:sz w:val="28"/>
          <w:szCs w:val="28"/>
        </w:rPr>
        <w:t xml:space="preserve">работниками </w:t>
      </w:r>
      <w:r w:rsidRPr="000538A1">
        <w:rPr>
          <w:rFonts w:ascii="Times New Roman" w:hAnsi="Times New Roman"/>
          <w:sz w:val="28"/>
          <w:szCs w:val="28"/>
        </w:rPr>
        <w:t xml:space="preserve">Контрольно-счетной палаты при проведении экспертизы проектов </w:t>
      </w:r>
      <w:r>
        <w:rPr>
          <w:rFonts w:ascii="Times New Roman" w:hAnsi="Times New Roman"/>
          <w:sz w:val="28"/>
          <w:szCs w:val="28"/>
        </w:rPr>
        <w:t>муниципальных правовых актов муниципального образования Щербиновский район (сельского поселения Щербиновского района)</w:t>
      </w:r>
      <w:r w:rsidRPr="000538A1">
        <w:rPr>
          <w:rFonts w:ascii="Times New Roman" w:hAnsi="Times New Roman"/>
          <w:sz w:val="28"/>
          <w:szCs w:val="28"/>
        </w:rPr>
        <w:t xml:space="preserve">, предусматривающих расходные обязательства муниципального образования </w:t>
      </w:r>
      <w:r>
        <w:rPr>
          <w:rFonts w:ascii="Times New Roman" w:hAnsi="Times New Roman"/>
          <w:sz w:val="28"/>
          <w:szCs w:val="28"/>
        </w:rPr>
        <w:t>Щербиновский район (сельского поселения Щербиновского района)</w:t>
      </w:r>
      <w:r w:rsidRPr="000538A1">
        <w:rPr>
          <w:rFonts w:ascii="Times New Roman" w:hAnsi="Times New Roman"/>
          <w:sz w:val="28"/>
          <w:szCs w:val="28"/>
        </w:rPr>
        <w:t>.</w:t>
      </w:r>
    </w:p>
    <w:p w:rsidR="00986E61" w:rsidRDefault="00986E61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E61" w:rsidRPr="000538A1" w:rsidRDefault="00986E61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8A1">
        <w:rPr>
          <w:rFonts w:ascii="Times New Roman" w:hAnsi="Times New Roman"/>
          <w:b/>
          <w:sz w:val="28"/>
          <w:szCs w:val="28"/>
        </w:rPr>
        <w:t xml:space="preserve">2. Сроки проведения </w:t>
      </w:r>
      <w:r>
        <w:rPr>
          <w:rFonts w:ascii="Times New Roman" w:hAnsi="Times New Roman"/>
          <w:b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/>
          <w:b/>
          <w:sz w:val="28"/>
          <w:szCs w:val="28"/>
        </w:rPr>
        <w:t>экспертизы проектов</w:t>
      </w:r>
    </w:p>
    <w:p w:rsidR="00986E61" w:rsidRDefault="00986E61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муниципальных правовых актов муниципального образования Щербиновский район (сельского поселения Щербиновского района)</w:t>
      </w:r>
    </w:p>
    <w:p w:rsidR="00986E61" w:rsidRPr="000538A1" w:rsidRDefault="00986E61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E61" w:rsidRDefault="00986E61" w:rsidP="006208A6">
      <w:pPr>
        <w:pStyle w:val="BodyText"/>
        <w:tabs>
          <w:tab w:val="left" w:pos="4125"/>
          <w:tab w:val="left" w:pos="4860"/>
        </w:tabs>
        <w:jc w:val="both"/>
        <w:rPr>
          <w:b w:val="0"/>
        </w:rPr>
      </w:pPr>
      <w:r>
        <w:rPr>
          <w:b w:val="0"/>
        </w:rPr>
        <w:t xml:space="preserve">        2.1</w:t>
      </w:r>
      <w:r w:rsidRPr="00BB09BE">
        <w:rPr>
          <w:b w:val="0"/>
        </w:rPr>
        <w:t xml:space="preserve">. </w:t>
      </w:r>
      <w:r>
        <w:rPr>
          <w:b w:val="0"/>
        </w:rPr>
        <w:t>Ф</w:t>
      </w:r>
      <w:r w:rsidRPr="00BB09BE">
        <w:rPr>
          <w:b w:val="0"/>
        </w:rPr>
        <w:t xml:space="preserve">инансово-экономическая экспертиза проводится в </w:t>
      </w:r>
      <w:r>
        <w:rPr>
          <w:b w:val="0"/>
        </w:rPr>
        <w:t>срок - 5</w:t>
      </w:r>
      <w:r w:rsidRPr="00BB09BE">
        <w:rPr>
          <w:b w:val="0"/>
        </w:rPr>
        <w:t xml:space="preserve"> </w:t>
      </w:r>
      <w:r>
        <w:rPr>
          <w:b w:val="0"/>
        </w:rPr>
        <w:t>рабочи</w:t>
      </w:r>
      <w:r w:rsidRPr="00BB09BE">
        <w:rPr>
          <w:b w:val="0"/>
        </w:rPr>
        <w:t>х дней.</w:t>
      </w:r>
    </w:p>
    <w:p w:rsidR="00986E61" w:rsidRPr="00727F30" w:rsidRDefault="00986E61" w:rsidP="006208A6">
      <w:pPr>
        <w:pStyle w:val="BodyText"/>
        <w:tabs>
          <w:tab w:val="left" w:pos="4125"/>
          <w:tab w:val="left" w:pos="4860"/>
        </w:tabs>
        <w:jc w:val="both"/>
        <w:rPr>
          <w:b w:val="0"/>
        </w:rPr>
      </w:pPr>
      <w:r>
        <w:rPr>
          <w:b w:val="0"/>
        </w:rPr>
        <w:t xml:space="preserve">        2</w:t>
      </w:r>
      <w:r w:rsidRPr="00BB09BE">
        <w:rPr>
          <w:b w:val="0"/>
        </w:rPr>
        <w:t xml:space="preserve">.2. </w:t>
      </w:r>
      <w:r w:rsidRPr="00727F30">
        <w:rPr>
          <w:b w:val="0"/>
        </w:rPr>
        <w:t>Если требуется значительное время для изучения предмета финансово-экономической экспертизы, содержания проекта муниципального правового акта муниципального образования Щербиновский район (сельского поселения Щербиновского района) (далее – проект), изучения нормативной базы</w:t>
      </w:r>
      <w:r>
        <w:rPr>
          <w:b w:val="0"/>
        </w:rPr>
        <w:t>,</w:t>
      </w:r>
      <w:r w:rsidRPr="00727F30">
        <w:rPr>
          <w:b w:val="0"/>
        </w:rPr>
        <w:t xml:space="preserve"> </w:t>
      </w:r>
      <w:r>
        <w:rPr>
          <w:b w:val="0"/>
        </w:rPr>
        <w:t>направления запросов для получения дополнительной информации</w:t>
      </w:r>
      <w:r w:rsidRPr="00727F30">
        <w:rPr>
          <w:b w:val="0"/>
        </w:rPr>
        <w:t>, допускается продление сроков проведения экспертизы проектов по решению председателя Контрольно-счетной палаты муниципального образования Щербинов</w:t>
      </w:r>
      <w:r>
        <w:rPr>
          <w:b w:val="0"/>
        </w:rPr>
        <w:t>ский район на срок не более пяти</w:t>
      </w:r>
      <w:r w:rsidRPr="00727F30">
        <w:rPr>
          <w:b w:val="0"/>
        </w:rPr>
        <w:t xml:space="preserve"> рабочих дней.</w:t>
      </w:r>
    </w:p>
    <w:p w:rsidR="00986E61" w:rsidRPr="00BB09BE" w:rsidRDefault="00986E61" w:rsidP="00BB09BE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E61" w:rsidRDefault="00986E61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8A1">
        <w:rPr>
          <w:rFonts w:ascii="Times New Roman" w:hAnsi="Times New Roman"/>
          <w:b/>
          <w:sz w:val="28"/>
          <w:szCs w:val="28"/>
        </w:rPr>
        <w:t xml:space="preserve">3. Принятие проектов  на </w:t>
      </w:r>
      <w:r>
        <w:rPr>
          <w:rFonts w:ascii="Times New Roman" w:hAnsi="Times New Roman"/>
          <w:b/>
          <w:sz w:val="28"/>
          <w:szCs w:val="28"/>
        </w:rPr>
        <w:t xml:space="preserve">финансово-экономическую </w:t>
      </w:r>
      <w:r w:rsidRPr="000538A1">
        <w:rPr>
          <w:rFonts w:ascii="Times New Roman" w:hAnsi="Times New Roman"/>
          <w:b/>
          <w:sz w:val="28"/>
          <w:szCs w:val="28"/>
        </w:rPr>
        <w:t>экспертизу</w:t>
      </w:r>
    </w:p>
    <w:p w:rsidR="00986E61" w:rsidRPr="000538A1" w:rsidRDefault="00986E61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E61" w:rsidRPr="00272236" w:rsidRDefault="00986E61" w:rsidP="00272236">
      <w:pPr>
        <w:pStyle w:val="BodyText"/>
        <w:tabs>
          <w:tab w:val="left" w:pos="393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3.1. Проекты</w:t>
      </w:r>
      <w:r w:rsidRPr="00272236">
        <w:rPr>
          <w:b w:val="0"/>
          <w:szCs w:val="28"/>
        </w:rPr>
        <w:t>, поступающие в К</w:t>
      </w:r>
      <w:r>
        <w:rPr>
          <w:b w:val="0"/>
          <w:szCs w:val="28"/>
        </w:rPr>
        <w:t>онтрольно-счетную палату муниципального образования Щербиновский район</w:t>
      </w:r>
      <w:r w:rsidRPr="00272236">
        <w:rPr>
          <w:b w:val="0"/>
          <w:szCs w:val="28"/>
        </w:rPr>
        <w:t>, для проведения финансово-экономической экспертизы, должны соответствовать следующим требованиям:</w:t>
      </w:r>
    </w:p>
    <w:p w:rsidR="00986E61" w:rsidRPr="00272236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>1)</w:t>
      </w:r>
      <w:r w:rsidRPr="00272236">
        <w:rPr>
          <w:b w:val="0"/>
          <w:szCs w:val="28"/>
        </w:rPr>
        <w:t xml:space="preserve"> направляться с сопроводительным письмом, имеющим все необходимые реквизиты и содержащим </w:t>
      </w:r>
      <w:r>
        <w:rPr>
          <w:b w:val="0"/>
          <w:szCs w:val="28"/>
        </w:rPr>
        <w:t>просьбу</w:t>
      </w:r>
      <w:r w:rsidRPr="00272236">
        <w:rPr>
          <w:b w:val="0"/>
          <w:szCs w:val="28"/>
        </w:rPr>
        <w:t xml:space="preserve"> о проведении финансово</w:t>
      </w:r>
      <w:r>
        <w:rPr>
          <w:b w:val="0"/>
          <w:szCs w:val="28"/>
        </w:rPr>
        <w:t xml:space="preserve">-экономической </w:t>
      </w:r>
      <w:r w:rsidRPr="00272236">
        <w:rPr>
          <w:b w:val="0"/>
          <w:szCs w:val="28"/>
        </w:rPr>
        <w:t xml:space="preserve"> экспертизы</w:t>
      </w:r>
      <w:r>
        <w:rPr>
          <w:b w:val="0"/>
          <w:szCs w:val="28"/>
        </w:rPr>
        <w:t xml:space="preserve"> проекта</w:t>
      </w:r>
      <w:r w:rsidRPr="00272236">
        <w:rPr>
          <w:b w:val="0"/>
          <w:szCs w:val="28"/>
        </w:rPr>
        <w:t xml:space="preserve">, подписанное </w:t>
      </w:r>
      <w:r>
        <w:rPr>
          <w:b w:val="0"/>
          <w:szCs w:val="28"/>
        </w:rPr>
        <w:t xml:space="preserve"> руководителем разработчика проекта</w:t>
      </w:r>
      <w:r w:rsidRPr="00272236">
        <w:rPr>
          <w:b w:val="0"/>
          <w:szCs w:val="28"/>
        </w:rPr>
        <w:t>;</w:t>
      </w:r>
    </w:p>
    <w:p w:rsidR="00986E61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 w:rsidRPr="00272236">
        <w:rPr>
          <w:b w:val="0"/>
          <w:szCs w:val="28"/>
        </w:rPr>
        <w:tab/>
      </w:r>
      <w:r>
        <w:rPr>
          <w:b w:val="0"/>
          <w:szCs w:val="28"/>
        </w:rPr>
        <w:t>2)</w:t>
      </w:r>
      <w:r w:rsidRPr="00272236">
        <w:rPr>
          <w:b w:val="0"/>
          <w:szCs w:val="28"/>
        </w:rPr>
        <w:t xml:space="preserve"> содержать все необходимые сопутствующие документы:</w:t>
      </w:r>
    </w:p>
    <w:p w:rsidR="00986E61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финансово-экономическое обоснование;</w:t>
      </w:r>
    </w:p>
    <w:p w:rsidR="00986E61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 w:rsidRPr="00272236">
        <w:rPr>
          <w:b w:val="0"/>
          <w:szCs w:val="28"/>
        </w:rPr>
        <w:t xml:space="preserve"> </w:t>
      </w:r>
      <w:r>
        <w:rPr>
          <w:b w:val="0"/>
          <w:szCs w:val="28"/>
        </w:rPr>
        <w:t xml:space="preserve">        </w:t>
      </w:r>
      <w:r w:rsidRPr="00272236">
        <w:rPr>
          <w:b w:val="0"/>
          <w:szCs w:val="28"/>
        </w:rPr>
        <w:t>расчеты бюджетных средств, необходимых при реализации мероприятий</w:t>
      </w:r>
      <w:r>
        <w:rPr>
          <w:b w:val="0"/>
          <w:szCs w:val="28"/>
        </w:rPr>
        <w:t xml:space="preserve"> предусмотренных проектом;</w:t>
      </w:r>
      <w:r w:rsidRPr="00272236">
        <w:rPr>
          <w:b w:val="0"/>
          <w:szCs w:val="28"/>
        </w:rPr>
        <w:t xml:space="preserve"> </w:t>
      </w:r>
    </w:p>
    <w:p w:rsidR="00986E61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</w:t>
      </w:r>
      <w:r w:rsidRPr="00272236">
        <w:rPr>
          <w:b w:val="0"/>
          <w:szCs w:val="28"/>
        </w:rPr>
        <w:t xml:space="preserve">заключение соответствующих органов (в случае </w:t>
      </w:r>
      <w:r>
        <w:rPr>
          <w:b w:val="0"/>
          <w:szCs w:val="28"/>
        </w:rPr>
        <w:t>требований</w:t>
      </w:r>
      <w:r w:rsidRPr="00272236">
        <w:rPr>
          <w:b w:val="0"/>
          <w:szCs w:val="28"/>
        </w:rPr>
        <w:t xml:space="preserve"> действующего </w:t>
      </w:r>
      <w:r>
        <w:rPr>
          <w:b w:val="0"/>
          <w:szCs w:val="28"/>
        </w:rPr>
        <w:t>законодательства и порядка установленного органом местного самоуправления</w:t>
      </w:r>
      <w:r w:rsidRPr="00272236">
        <w:rPr>
          <w:b w:val="0"/>
          <w:szCs w:val="28"/>
        </w:rPr>
        <w:t xml:space="preserve"> по подготовке и согласованию </w:t>
      </w:r>
      <w:r>
        <w:rPr>
          <w:b w:val="0"/>
          <w:szCs w:val="28"/>
        </w:rPr>
        <w:t>муниципальных правовых актов);</w:t>
      </w:r>
    </w:p>
    <w:p w:rsidR="00986E61" w:rsidRPr="00272236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 копию </w:t>
      </w:r>
      <w:r w:rsidRPr="00272236">
        <w:rPr>
          <w:b w:val="0"/>
          <w:szCs w:val="28"/>
        </w:rPr>
        <w:t>лист</w:t>
      </w:r>
      <w:r>
        <w:rPr>
          <w:b w:val="0"/>
          <w:szCs w:val="28"/>
        </w:rPr>
        <w:t>а</w:t>
      </w:r>
      <w:r w:rsidRPr="00272236">
        <w:rPr>
          <w:b w:val="0"/>
          <w:szCs w:val="28"/>
        </w:rPr>
        <w:t xml:space="preserve"> согла</w:t>
      </w:r>
      <w:r>
        <w:rPr>
          <w:b w:val="0"/>
          <w:szCs w:val="28"/>
        </w:rPr>
        <w:t>сования с ответствующими визами.</w:t>
      </w:r>
    </w:p>
    <w:p w:rsidR="00986E61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 xml:space="preserve">3) </w:t>
      </w:r>
      <w:r w:rsidRPr="00272236">
        <w:rPr>
          <w:b w:val="0"/>
          <w:szCs w:val="28"/>
        </w:rPr>
        <w:t>содержать все указанные в проекте надлежаще оформленные приложения;</w:t>
      </w:r>
    </w:p>
    <w:p w:rsidR="00986E61" w:rsidRPr="00272236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>4) при предоставлении проекта о внесении изменений, заверенную копию первоначального муниципального правового акта, в который вносятся изменения;</w:t>
      </w:r>
    </w:p>
    <w:p w:rsidR="00986E61" w:rsidRPr="00272236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 xml:space="preserve">5) </w:t>
      </w:r>
      <w:r w:rsidRPr="00272236">
        <w:rPr>
          <w:b w:val="0"/>
          <w:szCs w:val="28"/>
        </w:rPr>
        <w:t xml:space="preserve">соответствовать правилам делопроизводства  и требованиям, </w:t>
      </w:r>
      <w:r>
        <w:rPr>
          <w:b w:val="0"/>
          <w:szCs w:val="28"/>
        </w:rPr>
        <w:t>предъявляемым</w:t>
      </w:r>
      <w:r w:rsidRPr="00272236">
        <w:rPr>
          <w:b w:val="0"/>
          <w:szCs w:val="28"/>
        </w:rPr>
        <w:t xml:space="preserve"> к проек</w:t>
      </w:r>
      <w:r>
        <w:rPr>
          <w:b w:val="0"/>
          <w:szCs w:val="28"/>
        </w:rPr>
        <w:t>там.</w:t>
      </w:r>
    </w:p>
    <w:p w:rsidR="00986E61" w:rsidRPr="00272236" w:rsidRDefault="00986E61" w:rsidP="00272236">
      <w:pPr>
        <w:pStyle w:val="BodyText"/>
        <w:tabs>
          <w:tab w:val="left" w:pos="567"/>
        </w:tabs>
        <w:jc w:val="both"/>
        <w:rPr>
          <w:b w:val="0"/>
          <w:szCs w:val="28"/>
        </w:rPr>
      </w:pPr>
      <w:r>
        <w:rPr>
          <w:b w:val="0"/>
          <w:szCs w:val="28"/>
        </w:rPr>
        <w:tab/>
        <w:t>Проекты</w:t>
      </w:r>
      <w:r w:rsidRPr="00272236">
        <w:rPr>
          <w:b w:val="0"/>
          <w:szCs w:val="28"/>
        </w:rPr>
        <w:t>, поступившие в К</w:t>
      </w:r>
      <w:r>
        <w:rPr>
          <w:b w:val="0"/>
          <w:szCs w:val="28"/>
        </w:rPr>
        <w:t>онтрольно-счетную палату муниципального образования Щербиновский район</w:t>
      </w:r>
      <w:r w:rsidRPr="00272236">
        <w:rPr>
          <w:b w:val="0"/>
          <w:szCs w:val="28"/>
        </w:rPr>
        <w:t xml:space="preserve"> для проведения финансово-экономической экспертизы, не соответствующие указанным требованиям, не подлежат финансово-экономической экспертизе и возвращаются направившему их органу с указанием причин.</w:t>
      </w:r>
    </w:p>
    <w:p w:rsidR="00986E61" w:rsidRDefault="00986E61" w:rsidP="00272236">
      <w:pPr>
        <w:pStyle w:val="BodyText"/>
        <w:tabs>
          <w:tab w:val="left" w:pos="393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3</w:t>
      </w:r>
      <w:r w:rsidRPr="00272236">
        <w:rPr>
          <w:b w:val="0"/>
          <w:szCs w:val="28"/>
        </w:rPr>
        <w:t>.2. Поступившие материалы для проведения финансово-экономической экспертизы рассматриваются председателем К</w:t>
      </w:r>
      <w:r>
        <w:rPr>
          <w:b w:val="0"/>
          <w:szCs w:val="28"/>
        </w:rPr>
        <w:t>онтрольно-счетной палаты муниципального образования Щербиновский район</w:t>
      </w:r>
      <w:r w:rsidRPr="00272236">
        <w:rPr>
          <w:b w:val="0"/>
          <w:szCs w:val="28"/>
        </w:rPr>
        <w:t xml:space="preserve"> в день их поступления в </w:t>
      </w:r>
      <w:r>
        <w:rPr>
          <w:b w:val="0"/>
          <w:szCs w:val="28"/>
        </w:rPr>
        <w:t>Контрольно-счетную палату муниципального образования Щербиновский район.</w:t>
      </w:r>
    </w:p>
    <w:p w:rsidR="00986E61" w:rsidRPr="00272236" w:rsidRDefault="00986E61" w:rsidP="00272236">
      <w:pPr>
        <w:pStyle w:val="BodyText"/>
        <w:tabs>
          <w:tab w:val="left" w:pos="3930"/>
        </w:tabs>
        <w:jc w:val="both"/>
        <w:rPr>
          <w:b w:val="0"/>
          <w:szCs w:val="28"/>
        </w:rPr>
      </w:pPr>
      <w:r>
        <w:rPr>
          <w:b w:val="0"/>
          <w:szCs w:val="28"/>
        </w:rPr>
        <w:t xml:space="preserve">        По результатам рассмотрения Председатель Контрольно-счетной палаты  муниципального образования Щербиновский район принимает решение о проведении финансово-экономической экспертизы проекта самостоятельно или о передаче его</w:t>
      </w:r>
      <w:r w:rsidRPr="00272236">
        <w:rPr>
          <w:b w:val="0"/>
          <w:szCs w:val="28"/>
        </w:rPr>
        <w:t xml:space="preserve"> должностному лицу К</w:t>
      </w:r>
      <w:r>
        <w:rPr>
          <w:b w:val="0"/>
          <w:szCs w:val="28"/>
        </w:rPr>
        <w:t>онтрольно-счетной палаты муниципального образования для проведения финансово-экономической экспертизы. Решение о проведении финансово-экономической экспертизы проекта  оформляется распоряжением председателя Контрольно-счетной палаты муниципального образования Щербиновский район.</w:t>
      </w:r>
    </w:p>
    <w:p w:rsidR="00986E61" w:rsidRDefault="00986E61" w:rsidP="00272236">
      <w:pPr>
        <w:tabs>
          <w:tab w:val="left" w:pos="393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</w:t>
      </w:r>
      <w:r w:rsidRPr="00272236">
        <w:rPr>
          <w:rFonts w:ascii="Times New Roman" w:hAnsi="Times New Roman"/>
          <w:sz w:val="28"/>
          <w:szCs w:val="28"/>
        </w:rPr>
        <w:t>.3. Должностное лицо</w:t>
      </w:r>
      <w:r w:rsidRPr="00236556">
        <w:rPr>
          <w:rFonts w:ascii="Times New Roman" w:hAnsi="Times New Roman"/>
          <w:b/>
          <w:sz w:val="28"/>
          <w:szCs w:val="28"/>
        </w:rPr>
        <w:t xml:space="preserve"> </w:t>
      </w:r>
      <w:r w:rsidRPr="00236556">
        <w:rPr>
          <w:rFonts w:ascii="Times New Roman" w:hAnsi="Times New Roman"/>
          <w:sz w:val="28"/>
          <w:szCs w:val="28"/>
        </w:rPr>
        <w:t>Контрольно-счетной палаты муниципального образования Щербиновский район</w:t>
      </w:r>
      <w:r w:rsidRPr="00272236">
        <w:rPr>
          <w:rFonts w:ascii="Times New Roman" w:hAnsi="Times New Roman"/>
          <w:sz w:val="28"/>
          <w:szCs w:val="28"/>
        </w:rPr>
        <w:t xml:space="preserve"> в день получения материалов проверяет их соответствие т</w:t>
      </w:r>
      <w:r>
        <w:rPr>
          <w:rFonts w:ascii="Times New Roman" w:hAnsi="Times New Roman"/>
          <w:sz w:val="28"/>
          <w:szCs w:val="28"/>
        </w:rPr>
        <w:t>ребованиям, указанным в пункте 3</w:t>
      </w:r>
      <w:r w:rsidRPr="00272236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настоящего Стандарта</w:t>
      </w:r>
      <w:r w:rsidRPr="00272236">
        <w:rPr>
          <w:rFonts w:ascii="Times New Roman" w:hAnsi="Times New Roman"/>
          <w:sz w:val="28"/>
          <w:szCs w:val="28"/>
        </w:rPr>
        <w:t>.</w:t>
      </w:r>
    </w:p>
    <w:p w:rsidR="00986E61" w:rsidRPr="00272236" w:rsidRDefault="00986E61" w:rsidP="008E24C7">
      <w:pPr>
        <w:pStyle w:val="BodyTextIndent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0538A1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4</w:t>
      </w:r>
      <w:r w:rsidRPr="000538A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Проекты,</w:t>
      </w:r>
      <w:r w:rsidRPr="000538A1">
        <w:rPr>
          <w:rFonts w:ascii="Times New Roman" w:hAnsi="Times New Roman"/>
          <w:sz w:val="28"/>
          <w:szCs w:val="28"/>
        </w:rPr>
        <w:t xml:space="preserve"> поступившие в Контрольно-счетную палату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0538A1">
        <w:rPr>
          <w:rFonts w:ascii="Times New Roman" w:hAnsi="Times New Roman"/>
          <w:sz w:val="28"/>
          <w:szCs w:val="28"/>
        </w:rPr>
        <w:t xml:space="preserve">для проведения </w:t>
      </w:r>
      <w:r>
        <w:rPr>
          <w:rFonts w:ascii="Times New Roman" w:hAnsi="Times New Roman"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/>
          <w:sz w:val="28"/>
          <w:szCs w:val="28"/>
        </w:rPr>
        <w:t xml:space="preserve">экспертизы, не соответствующие требованиям, указанным 3.1. Стандарта, не подлежат </w:t>
      </w:r>
      <w:r>
        <w:rPr>
          <w:rFonts w:ascii="Times New Roman" w:hAnsi="Times New Roman"/>
          <w:sz w:val="28"/>
          <w:szCs w:val="28"/>
        </w:rPr>
        <w:t xml:space="preserve">финансово-экономической экспертизе </w:t>
      </w:r>
      <w:r w:rsidRPr="000538A1">
        <w:rPr>
          <w:rFonts w:ascii="Times New Roman" w:hAnsi="Times New Roman"/>
          <w:sz w:val="28"/>
          <w:szCs w:val="28"/>
        </w:rPr>
        <w:t xml:space="preserve">и в течение 2 рабочих дней возвращаются </w:t>
      </w:r>
      <w:r>
        <w:rPr>
          <w:rFonts w:ascii="Times New Roman" w:hAnsi="Times New Roman"/>
          <w:sz w:val="28"/>
          <w:szCs w:val="28"/>
        </w:rPr>
        <w:t>разработчику проекта</w:t>
      </w:r>
      <w:r w:rsidRPr="000538A1">
        <w:rPr>
          <w:rFonts w:ascii="Times New Roman" w:hAnsi="Times New Roman"/>
          <w:sz w:val="28"/>
          <w:szCs w:val="28"/>
        </w:rPr>
        <w:t xml:space="preserve"> с указанием причины отказа.</w:t>
      </w:r>
    </w:p>
    <w:p w:rsidR="00986E61" w:rsidRDefault="00986E61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E61" w:rsidRPr="000538A1" w:rsidRDefault="00986E61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8A1">
        <w:rPr>
          <w:rFonts w:ascii="Times New Roman" w:hAnsi="Times New Roman"/>
          <w:b/>
          <w:sz w:val="28"/>
          <w:szCs w:val="28"/>
        </w:rPr>
        <w:t xml:space="preserve">4. Порядок проведения </w:t>
      </w:r>
      <w:r>
        <w:rPr>
          <w:rFonts w:ascii="Times New Roman" w:hAnsi="Times New Roman"/>
          <w:b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/>
          <w:b/>
          <w:sz w:val="28"/>
          <w:szCs w:val="28"/>
        </w:rPr>
        <w:t>экспертизы</w:t>
      </w:r>
      <w:r>
        <w:rPr>
          <w:rFonts w:ascii="Times New Roman" w:hAnsi="Times New Roman"/>
          <w:b/>
          <w:sz w:val="28"/>
          <w:szCs w:val="28"/>
        </w:rPr>
        <w:t xml:space="preserve"> проектов</w:t>
      </w:r>
    </w:p>
    <w:p w:rsidR="00986E61" w:rsidRPr="000538A1" w:rsidRDefault="00986E61" w:rsidP="000538A1">
      <w:pPr>
        <w:tabs>
          <w:tab w:val="num" w:pos="0"/>
          <w:tab w:val="left" w:pos="393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8A1">
        <w:rPr>
          <w:rFonts w:ascii="Times New Roman" w:hAnsi="Times New Roman"/>
          <w:b/>
          <w:sz w:val="28"/>
          <w:szCs w:val="28"/>
        </w:rPr>
        <w:t xml:space="preserve"> и подготовки заключения</w:t>
      </w:r>
    </w:p>
    <w:p w:rsidR="00986E61" w:rsidRPr="000538A1" w:rsidRDefault="00986E61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6E61" w:rsidRPr="000538A1" w:rsidRDefault="00986E61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 xml:space="preserve">4.1. Порядок подготовки к проведению </w:t>
      </w:r>
      <w:r>
        <w:rPr>
          <w:rFonts w:ascii="Times New Roman" w:hAnsi="Times New Roman"/>
          <w:sz w:val="28"/>
          <w:szCs w:val="28"/>
        </w:rPr>
        <w:t>финансово-экономической экспертизы</w:t>
      </w:r>
      <w:r w:rsidRPr="000538A1">
        <w:rPr>
          <w:rFonts w:ascii="Times New Roman" w:hAnsi="Times New Roman"/>
          <w:sz w:val="28"/>
          <w:szCs w:val="28"/>
        </w:rPr>
        <w:t xml:space="preserve"> проекта включает в себя:</w:t>
      </w:r>
    </w:p>
    <w:p w:rsidR="00986E61" w:rsidRPr="000538A1" w:rsidRDefault="00986E61" w:rsidP="00053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Pr="000538A1">
        <w:rPr>
          <w:rFonts w:ascii="Times New Roman" w:hAnsi="Times New Roman"/>
          <w:sz w:val="28"/>
          <w:szCs w:val="28"/>
        </w:rPr>
        <w:t xml:space="preserve"> изучение проекта представленного на </w:t>
      </w:r>
      <w:r>
        <w:rPr>
          <w:rFonts w:ascii="Times New Roman" w:hAnsi="Times New Roman"/>
          <w:sz w:val="28"/>
          <w:szCs w:val="28"/>
        </w:rPr>
        <w:t>финансово-экономическую экспертизу</w:t>
      </w:r>
      <w:r w:rsidRPr="000538A1">
        <w:rPr>
          <w:rFonts w:ascii="Times New Roman" w:hAnsi="Times New Roman"/>
          <w:sz w:val="28"/>
          <w:szCs w:val="28"/>
        </w:rPr>
        <w:t xml:space="preserve"> и материалов по данному вопросу;</w:t>
      </w:r>
    </w:p>
    <w:p w:rsidR="00986E61" w:rsidRPr="000538A1" w:rsidRDefault="00986E61" w:rsidP="00053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</w:t>
      </w:r>
      <w:r w:rsidRPr="000538A1">
        <w:rPr>
          <w:rFonts w:ascii="Times New Roman" w:hAnsi="Times New Roman"/>
          <w:sz w:val="28"/>
          <w:szCs w:val="28"/>
        </w:rPr>
        <w:t xml:space="preserve"> составление списка нормативно-правовых актов по вопросу </w:t>
      </w:r>
      <w:r>
        <w:rPr>
          <w:rFonts w:ascii="Times New Roman" w:hAnsi="Times New Roman"/>
          <w:sz w:val="28"/>
          <w:szCs w:val="28"/>
        </w:rPr>
        <w:t>финансово-экономической экспертизы</w:t>
      </w:r>
      <w:r w:rsidRPr="000538A1">
        <w:rPr>
          <w:rFonts w:ascii="Times New Roman" w:hAnsi="Times New Roman"/>
          <w:sz w:val="28"/>
          <w:szCs w:val="28"/>
        </w:rPr>
        <w:t xml:space="preserve"> и их изучение;</w:t>
      </w:r>
    </w:p>
    <w:p w:rsidR="00986E61" w:rsidRPr="000538A1" w:rsidRDefault="00986E61" w:rsidP="000538A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0538A1">
        <w:rPr>
          <w:rFonts w:ascii="Times New Roman" w:hAnsi="Times New Roman"/>
          <w:sz w:val="28"/>
          <w:szCs w:val="28"/>
        </w:rPr>
        <w:t xml:space="preserve"> изучение и анализ возможных последствий принятия </w:t>
      </w:r>
      <w:r>
        <w:rPr>
          <w:rFonts w:ascii="Times New Roman" w:hAnsi="Times New Roman"/>
          <w:sz w:val="28"/>
          <w:szCs w:val="28"/>
        </w:rPr>
        <w:t>проекта</w:t>
      </w:r>
      <w:r w:rsidRPr="000538A1">
        <w:rPr>
          <w:rFonts w:ascii="Times New Roman" w:hAnsi="Times New Roman"/>
          <w:sz w:val="28"/>
          <w:szCs w:val="28"/>
        </w:rPr>
        <w:t xml:space="preserve"> для бюджета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Щербиновский район (сельского поселения Щербиновского района).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 xml:space="preserve">4.2. Результаты </w:t>
      </w:r>
      <w:r>
        <w:rPr>
          <w:rFonts w:ascii="Times New Roman" w:hAnsi="Times New Roman"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/>
          <w:sz w:val="28"/>
          <w:szCs w:val="28"/>
        </w:rPr>
        <w:t>экспертизы проектов оформляются заключением, которое подписывается председателем Контрольно-счетной палаты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0538A1">
        <w:rPr>
          <w:rFonts w:ascii="Times New Roman" w:hAnsi="Times New Roman"/>
          <w:sz w:val="28"/>
          <w:szCs w:val="28"/>
        </w:rPr>
        <w:t xml:space="preserve">. </w:t>
      </w:r>
    </w:p>
    <w:p w:rsidR="00986E61" w:rsidRPr="000538A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>4.3. Заключения Контрольно-счетной палаты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Щербиновский район</w:t>
      </w:r>
      <w:r w:rsidRPr="000538A1">
        <w:rPr>
          <w:rFonts w:ascii="Times New Roman" w:hAnsi="Times New Roman"/>
          <w:sz w:val="28"/>
          <w:szCs w:val="28"/>
        </w:rPr>
        <w:t xml:space="preserve"> не могут содержать политических оценок решений, принимаемых органами местного самоуправления по вопросам их ведения.</w:t>
      </w:r>
    </w:p>
    <w:p w:rsidR="00986E61" w:rsidRPr="000538A1" w:rsidRDefault="00986E61" w:rsidP="000538A1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8A1">
        <w:rPr>
          <w:rFonts w:ascii="Times New Roman" w:hAnsi="Times New Roman"/>
          <w:b/>
          <w:sz w:val="28"/>
          <w:szCs w:val="28"/>
        </w:rPr>
        <w:t>5. Содержание заключения</w:t>
      </w:r>
    </w:p>
    <w:p w:rsidR="00986E61" w:rsidRPr="000538A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Заключение</w:t>
      </w:r>
      <w:r w:rsidRPr="000538A1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результатам финансово-экономической экспертизы проекта должно состоять из трех разделов:</w:t>
      </w:r>
      <w:r w:rsidRPr="000538A1">
        <w:rPr>
          <w:rFonts w:ascii="Times New Roman" w:hAnsi="Times New Roman"/>
          <w:sz w:val="28"/>
          <w:szCs w:val="28"/>
        </w:rPr>
        <w:t xml:space="preserve"> 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«Общие положения»;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«Результаты финансово-экономической экспертизы»;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«Выводы и предложения».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Раздел «Общие положения» содержит: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основание для проведения финансово-экономической экспертизы;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цели и задачи проведения финансово-экономической экспертизы;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объект и предмет финансово-экономической экспертизы;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сроки проведения финансово-экономической экспертизы.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Раздел «Результаты финансово-экономической экспертизы» содержит: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описание проведенной финансово-экономической экспертизы;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выявленные недостатки и их возможные последствия.</w:t>
      </w:r>
    </w:p>
    <w:p w:rsidR="00986E6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5.4.Раздел «Выводы и предложения» содержит итоговую оценку проекта и предлагаемые меры по устранению выявленных нарушений (при их наличии).</w:t>
      </w:r>
    </w:p>
    <w:p w:rsidR="00986E61" w:rsidRPr="000538A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0538A1">
        <w:rPr>
          <w:rFonts w:ascii="Times New Roman" w:hAnsi="Times New Roman"/>
          <w:sz w:val="28"/>
          <w:szCs w:val="28"/>
        </w:rPr>
        <w:t xml:space="preserve">. Все суждения и оценки, отраженные в заключении, должны быть </w:t>
      </w:r>
      <w:r>
        <w:rPr>
          <w:rFonts w:ascii="Times New Roman" w:hAnsi="Times New Roman"/>
          <w:sz w:val="28"/>
          <w:szCs w:val="28"/>
        </w:rPr>
        <w:t xml:space="preserve">аргументированы, </w:t>
      </w:r>
      <w:r w:rsidRPr="000538A1">
        <w:rPr>
          <w:rFonts w:ascii="Times New Roman" w:hAnsi="Times New Roman"/>
          <w:sz w:val="28"/>
          <w:szCs w:val="28"/>
        </w:rPr>
        <w:t>обоснованы ссылками на действующее законодательство.</w:t>
      </w:r>
    </w:p>
    <w:p w:rsidR="00986E61" w:rsidRPr="000538A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</w:t>
      </w:r>
      <w:r w:rsidRPr="000538A1">
        <w:rPr>
          <w:rFonts w:ascii="Times New Roman" w:hAnsi="Times New Roman"/>
          <w:sz w:val="28"/>
          <w:szCs w:val="28"/>
        </w:rPr>
        <w:t xml:space="preserve">. При обнаружении, в ходе проведения </w:t>
      </w:r>
      <w:r>
        <w:rPr>
          <w:rFonts w:ascii="Times New Roman" w:hAnsi="Times New Roman"/>
          <w:sz w:val="28"/>
          <w:szCs w:val="28"/>
        </w:rPr>
        <w:t>финансово-экономической экспертизы проекта</w:t>
      </w:r>
      <w:r w:rsidRPr="000538A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коррупциогенных</w:t>
      </w:r>
      <w:r w:rsidRPr="000538A1">
        <w:rPr>
          <w:rFonts w:ascii="Times New Roman" w:hAnsi="Times New Roman"/>
          <w:sz w:val="28"/>
          <w:szCs w:val="28"/>
        </w:rPr>
        <w:t xml:space="preserve"> факторов в заключении  должно быть сделано соответствующее указание.</w:t>
      </w:r>
    </w:p>
    <w:p w:rsidR="00986E61" w:rsidRPr="000538A1" w:rsidRDefault="00986E61" w:rsidP="000538A1">
      <w:pPr>
        <w:tabs>
          <w:tab w:val="num" w:pos="0"/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В заключении</w:t>
      </w:r>
      <w:r w:rsidRPr="000538A1">
        <w:rPr>
          <w:rFonts w:ascii="Times New Roman" w:hAnsi="Times New Roman"/>
          <w:sz w:val="28"/>
          <w:szCs w:val="28"/>
        </w:rPr>
        <w:t xml:space="preserve"> Контрольно-счетной палаты муниципального образования </w:t>
      </w:r>
      <w:r>
        <w:rPr>
          <w:rFonts w:ascii="Times New Roman" w:hAnsi="Times New Roman"/>
          <w:sz w:val="28"/>
          <w:szCs w:val="28"/>
        </w:rPr>
        <w:t>Щербиновский район на проект</w:t>
      </w:r>
      <w:r w:rsidRPr="000538A1">
        <w:rPr>
          <w:rFonts w:ascii="Times New Roman" w:hAnsi="Times New Roman"/>
          <w:sz w:val="28"/>
          <w:szCs w:val="28"/>
        </w:rPr>
        <w:t xml:space="preserve"> не д</w:t>
      </w:r>
      <w:r>
        <w:rPr>
          <w:rFonts w:ascii="Times New Roman" w:hAnsi="Times New Roman"/>
          <w:sz w:val="28"/>
          <w:szCs w:val="28"/>
        </w:rPr>
        <w:t>аются рекомендации по принятию проекта</w:t>
      </w:r>
      <w:r w:rsidRPr="000538A1">
        <w:rPr>
          <w:rFonts w:ascii="Times New Roman" w:hAnsi="Times New Roman"/>
          <w:sz w:val="28"/>
          <w:szCs w:val="28"/>
        </w:rPr>
        <w:t xml:space="preserve"> или </w:t>
      </w:r>
      <w:r>
        <w:rPr>
          <w:rFonts w:ascii="Times New Roman" w:hAnsi="Times New Roman"/>
          <w:sz w:val="28"/>
          <w:szCs w:val="28"/>
        </w:rPr>
        <w:t>его отклонению</w:t>
      </w:r>
      <w:r w:rsidRPr="000538A1">
        <w:rPr>
          <w:rFonts w:ascii="Times New Roman" w:hAnsi="Times New Roman"/>
          <w:sz w:val="28"/>
          <w:szCs w:val="28"/>
        </w:rPr>
        <w:t>.</w:t>
      </w:r>
    </w:p>
    <w:p w:rsidR="00986E61" w:rsidRPr="000538A1" w:rsidRDefault="00986E61" w:rsidP="000538A1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86E61" w:rsidRDefault="00986E61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6E61" w:rsidRPr="000538A1" w:rsidRDefault="00986E61" w:rsidP="000538A1">
      <w:pPr>
        <w:tabs>
          <w:tab w:val="num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38A1">
        <w:rPr>
          <w:rFonts w:ascii="Times New Roman" w:hAnsi="Times New Roman"/>
          <w:b/>
          <w:sz w:val="28"/>
          <w:szCs w:val="28"/>
        </w:rPr>
        <w:t xml:space="preserve">6. Документальное оформление </w:t>
      </w:r>
      <w:r>
        <w:rPr>
          <w:rFonts w:ascii="Times New Roman" w:hAnsi="Times New Roman"/>
          <w:b/>
          <w:sz w:val="28"/>
          <w:szCs w:val="28"/>
        </w:rPr>
        <w:t>финансово-экономической экспертизы</w:t>
      </w:r>
    </w:p>
    <w:p w:rsidR="00986E61" w:rsidRPr="000538A1" w:rsidRDefault="00986E61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6E61" w:rsidRPr="000538A1" w:rsidRDefault="00986E61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 xml:space="preserve">6.1. По </w:t>
      </w:r>
      <w:r>
        <w:rPr>
          <w:rFonts w:ascii="Times New Roman" w:hAnsi="Times New Roman"/>
          <w:sz w:val="28"/>
          <w:szCs w:val="28"/>
        </w:rPr>
        <w:t xml:space="preserve">финансово-экономическим </w:t>
      </w:r>
      <w:r w:rsidRPr="000538A1">
        <w:rPr>
          <w:rFonts w:ascii="Times New Roman" w:hAnsi="Times New Roman"/>
          <w:sz w:val="28"/>
          <w:szCs w:val="28"/>
        </w:rPr>
        <w:t>экспертизам проектов заводится отдельное дело.</w:t>
      </w:r>
    </w:p>
    <w:p w:rsidR="00986E61" w:rsidRPr="000538A1" w:rsidRDefault="00986E61" w:rsidP="000538A1">
      <w:pPr>
        <w:tabs>
          <w:tab w:val="num" w:pos="0"/>
          <w:tab w:val="left" w:pos="406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>6.2. Материалы дела включают в себя:</w:t>
      </w:r>
    </w:p>
    <w:p w:rsidR="00986E61" w:rsidRDefault="00986E61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проект (с приложениями);</w:t>
      </w:r>
    </w:p>
    <w:p w:rsidR="00986E61" w:rsidRDefault="00986E61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38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2) сопроводительное письмо от разработчика проекта</w:t>
      </w:r>
      <w:r w:rsidRPr="000538A1">
        <w:rPr>
          <w:rFonts w:ascii="Times New Roman" w:hAnsi="Times New Roman"/>
          <w:sz w:val="28"/>
          <w:szCs w:val="28"/>
        </w:rPr>
        <w:t>;</w:t>
      </w:r>
    </w:p>
    <w:p w:rsidR="00986E61" w:rsidRPr="000538A1" w:rsidRDefault="00986E61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распоряжение председателя Контрольно-счетной палаты муниципального образования Щербиновский район о проведении экспертизы;</w:t>
      </w:r>
    </w:p>
    <w:p w:rsidR="00986E61" w:rsidRPr="000538A1" w:rsidRDefault="00986E61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0538A1">
        <w:rPr>
          <w:rFonts w:ascii="Times New Roman" w:hAnsi="Times New Roman"/>
          <w:sz w:val="28"/>
          <w:szCs w:val="28"/>
        </w:rPr>
        <w:t xml:space="preserve">запросы Контрольно-счетной палаты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Pr="000538A1">
        <w:rPr>
          <w:rFonts w:ascii="Times New Roman" w:hAnsi="Times New Roman"/>
          <w:sz w:val="28"/>
          <w:szCs w:val="28"/>
        </w:rPr>
        <w:t xml:space="preserve">по данной </w:t>
      </w:r>
      <w:r>
        <w:rPr>
          <w:rFonts w:ascii="Times New Roman" w:hAnsi="Times New Roman"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/>
          <w:sz w:val="28"/>
          <w:szCs w:val="28"/>
        </w:rPr>
        <w:t xml:space="preserve">экспертизе; </w:t>
      </w:r>
    </w:p>
    <w:p w:rsidR="00986E61" w:rsidRPr="000538A1" w:rsidRDefault="00986E61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</w:t>
      </w:r>
      <w:r w:rsidRPr="000538A1">
        <w:rPr>
          <w:rFonts w:ascii="Times New Roman" w:hAnsi="Times New Roman"/>
          <w:sz w:val="28"/>
          <w:szCs w:val="28"/>
        </w:rPr>
        <w:t xml:space="preserve">список нормативных правовых актов по вопросу </w:t>
      </w:r>
      <w:r>
        <w:rPr>
          <w:rFonts w:ascii="Times New Roman" w:hAnsi="Times New Roman"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/>
          <w:sz w:val="28"/>
          <w:szCs w:val="28"/>
        </w:rPr>
        <w:t>экспертизы;</w:t>
      </w:r>
    </w:p>
    <w:p w:rsidR="00986E61" w:rsidRPr="000538A1" w:rsidRDefault="00986E61" w:rsidP="00F753E0">
      <w:pPr>
        <w:tabs>
          <w:tab w:val="left" w:pos="900"/>
        </w:tabs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 </w:t>
      </w:r>
      <w:r w:rsidRPr="000538A1">
        <w:rPr>
          <w:rFonts w:ascii="Times New Roman" w:hAnsi="Times New Roman"/>
          <w:sz w:val="28"/>
          <w:szCs w:val="28"/>
        </w:rPr>
        <w:t>материалы дополнительных, отдельных экспертиз и заключений (при  наличии таковых);</w:t>
      </w:r>
    </w:p>
    <w:p w:rsidR="00986E61" w:rsidRPr="000538A1" w:rsidRDefault="00986E61" w:rsidP="00053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7) </w:t>
      </w:r>
      <w:r w:rsidRPr="000538A1">
        <w:rPr>
          <w:rFonts w:ascii="Times New Roman" w:hAnsi="Times New Roman"/>
          <w:sz w:val="28"/>
          <w:szCs w:val="28"/>
        </w:rPr>
        <w:t xml:space="preserve"> заключение по результатам </w:t>
      </w:r>
      <w:r>
        <w:rPr>
          <w:rFonts w:ascii="Times New Roman" w:hAnsi="Times New Roman"/>
          <w:sz w:val="28"/>
          <w:szCs w:val="28"/>
        </w:rPr>
        <w:t xml:space="preserve">финансово-экономической </w:t>
      </w:r>
      <w:r w:rsidRPr="000538A1">
        <w:rPr>
          <w:rFonts w:ascii="Times New Roman" w:hAnsi="Times New Roman"/>
          <w:sz w:val="28"/>
          <w:szCs w:val="28"/>
        </w:rPr>
        <w:t>экспертизы;</w:t>
      </w:r>
    </w:p>
    <w:p w:rsidR="00986E61" w:rsidRDefault="00986E61" w:rsidP="000538A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8) </w:t>
      </w:r>
      <w:r w:rsidRPr="000538A1">
        <w:rPr>
          <w:rFonts w:ascii="Times New Roman" w:hAnsi="Times New Roman"/>
          <w:sz w:val="28"/>
          <w:szCs w:val="28"/>
        </w:rPr>
        <w:t>материалы, относящиеся к данному вопросу и использованные при подготовке заключения.</w:t>
      </w:r>
    </w:p>
    <w:p w:rsidR="00986E61" w:rsidRDefault="00986E61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E61" w:rsidRDefault="00986E61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E61" w:rsidRDefault="00986E61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6E61" w:rsidRDefault="00986E61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</w:p>
    <w:p w:rsidR="00986E61" w:rsidRDefault="00986E61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Контрольно-счетной палаты</w:t>
      </w:r>
    </w:p>
    <w:p w:rsidR="00986E61" w:rsidRDefault="00986E61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986E61" w:rsidRPr="000538A1" w:rsidRDefault="00986E61" w:rsidP="00B56714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Щербиновский район                                                                         Н.Н. Черная</w:t>
      </w:r>
    </w:p>
    <w:sectPr w:rsidR="00986E61" w:rsidRPr="000538A1" w:rsidSect="00276D3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E61" w:rsidRDefault="00986E61" w:rsidP="00276D30">
      <w:pPr>
        <w:spacing w:after="0" w:line="240" w:lineRule="auto"/>
      </w:pPr>
      <w:r>
        <w:separator/>
      </w:r>
    </w:p>
  </w:endnote>
  <w:endnote w:type="continuationSeparator" w:id="1">
    <w:p w:rsidR="00986E61" w:rsidRDefault="00986E61" w:rsidP="00276D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E61" w:rsidRDefault="00986E61" w:rsidP="00276D30">
      <w:pPr>
        <w:spacing w:after="0" w:line="240" w:lineRule="auto"/>
      </w:pPr>
      <w:r>
        <w:separator/>
      </w:r>
    </w:p>
  </w:footnote>
  <w:footnote w:type="continuationSeparator" w:id="1">
    <w:p w:rsidR="00986E61" w:rsidRDefault="00986E61" w:rsidP="00276D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61" w:rsidRDefault="00986E61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986E61" w:rsidRDefault="00986E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F22A5"/>
    <w:multiLevelType w:val="hybridMultilevel"/>
    <w:tmpl w:val="55F02926"/>
    <w:lvl w:ilvl="0" w:tplc="FFFFFFFF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CFE358B"/>
    <w:multiLevelType w:val="hybridMultilevel"/>
    <w:tmpl w:val="2B387B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FFFFFF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09A"/>
    <w:rsid w:val="000113A3"/>
    <w:rsid w:val="000538A1"/>
    <w:rsid w:val="00053F6E"/>
    <w:rsid w:val="00095830"/>
    <w:rsid w:val="00145ADE"/>
    <w:rsid w:val="00166FFB"/>
    <w:rsid w:val="001F2870"/>
    <w:rsid w:val="00225863"/>
    <w:rsid w:val="00236556"/>
    <w:rsid w:val="00272236"/>
    <w:rsid w:val="00276D30"/>
    <w:rsid w:val="00302082"/>
    <w:rsid w:val="00366B5F"/>
    <w:rsid w:val="0037503E"/>
    <w:rsid w:val="003F3ABA"/>
    <w:rsid w:val="004261E6"/>
    <w:rsid w:val="00432B27"/>
    <w:rsid w:val="00453D0F"/>
    <w:rsid w:val="004768BA"/>
    <w:rsid w:val="004A09E6"/>
    <w:rsid w:val="004E2BC8"/>
    <w:rsid w:val="005211FD"/>
    <w:rsid w:val="00533CC5"/>
    <w:rsid w:val="005C212F"/>
    <w:rsid w:val="005C4D4D"/>
    <w:rsid w:val="005E017E"/>
    <w:rsid w:val="005F3CEE"/>
    <w:rsid w:val="00602F9B"/>
    <w:rsid w:val="006208A6"/>
    <w:rsid w:val="00660870"/>
    <w:rsid w:val="006A6A39"/>
    <w:rsid w:val="00711EB1"/>
    <w:rsid w:val="007128B8"/>
    <w:rsid w:val="00723247"/>
    <w:rsid w:val="00727F30"/>
    <w:rsid w:val="00730E49"/>
    <w:rsid w:val="00731F1C"/>
    <w:rsid w:val="0074009A"/>
    <w:rsid w:val="00787C84"/>
    <w:rsid w:val="007A11EE"/>
    <w:rsid w:val="00873A5D"/>
    <w:rsid w:val="008A77A9"/>
    <w:rsid w:val="008E24C7"/>
    <w:rsid w:val="008E613D"/>
    <w:rsid w:val="008F7270"/>
    <w:rsid w:val="00906698"/>
    <w:rsid w:val="00940265"/>
    <w:rsid w:val="00950FB2"/>
    <w:rsid w:val="009531C2"/>
    <w:rsid w:val="00981A43"/>
    <w:rsid w:val="00986E61"/>
    <w:rsid w:val="00991859"/>
    <w:rsid w:val="009D2D6F"/>
    <w:rsid w:val="00A030D8"/>
    <w:rsid w:val="00A243EE"/>
    <w:rsid w:val="00A6411A"/>
    <w:rsid w:val="00AB585E"/>
    <w:rsid w:val="00AC2682"/>
    <w:rsid w:val="00B021AA"/>
    <w:rsid w:val="00B16A47"/>
    <w:rsid w:val="00B44819"/>
    <w:rsid w:val="00B56714"/>
    <w:rsid w:val="00B6452A"/>
    <w:rsid w:val="00B65945"/>
    <w:rsid w:val="00B80394"/>
    <w:rsid w:val="00BB09BE"/>
    <w:rsid w:val="00BB3615"/>
    <w:rsid w:val="00C275CC"/>
    <w:rsid w:val="00C65AA7"/>
    <w:rsid w:val="00C67434"/>
    <w:rsid w:val="00C7427B"/>
    <w:rsid w:val="00C84D29"/>
    <w:rsid w:val="00C96E25"/>
    <w:rsid w:val="00CA64FE"/>
    <w:rsid w:val="00D405DE"/>
    <w:rsid w:val="00D93CD5"/>
    <w:rsid w:val="00DB5179"/>
    <w:rsid w:val="00DC15EF"/>
    <w:rsid w:val="00E005A2"/>
    <w:rsid w:val="00E07593"/>
    <w:rsid w:val="00E7220D"/>
    <w:rsid w:val="00EA2CF5"/>
    <w:rsid w:val="00ED0746"/>
    <w:rsid w:val="00ED6B81"/>
    <w:rsid w:val="00EE2264"/>
    <w:rsid w:val="00F50E07"/>
    <w:rsid w:val="00F753E0"/>
    <w:rsid w:val="00FC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A99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4009A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4009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009A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4009A"/>
    <w:rPr>
      <w:rFonts w:ascii="Arial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74009A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4009A"/>
    <w:rPr>
      <w:rFonts w:ascii="Times New Roman" w:hAnsi="Times New Roman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74009A"/>
    <w:pPr>
      <w:spacing w:after="120" w:line="480" w:lineRule="auto"/>
      <w:ind w:left="283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4009A"/>
    <w:rPr>
      <w:rFonts w:ascii="Calibri" w:hAnsi="Calibri" w:cs="Times New Roman"/>
      <w:lang w:eastAsia="en-US"/>
    </w:rPr>
  </w:style>
  <w:style w:type="paragraph" w:styleId="BodyTextIndent">
    <w:name w:val="Body Text Indent"/>
    <w:basedOn w:val="Normal"/>
    <w:link w:val="BodyTextIndentChar"/>
    <w:uiPriority w:val="99"/>
    <w:rsid w:val="002722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7223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76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76D3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76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76D30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C84D29"/>
    <w:rPr>
      <w:rFonts w:cs="Times New Roman"/>
      <w:b/>
      <w:bCs/>
      <w:sz w:val="32"/>
      <w:szCs w:val="32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C84D29"/>
    <w:pPr>
      <w:widowControl w:val="0"/>
      <w:shd w:val="clear" w:color="auto" w:fill="FFFFFF"/>
      <w:spacing w:after="2040" w:line="370" w:lineRule="exact"/>
      <w:jc w:val="center"/>
    </w:pPr>
    <w:rPr>
      <w:rFonts w:ascii="Times New Roman" w:hAnsi="Times New Roman"/>
      <w:b/>
      <w:bCs/>
      <w:noProof/>
      <w:sz w:val="32"/>
      <w:szCs w:val="32"/>
    </w:rPr>
  </w:style>
  <w:style w:type="character" w:styleId="Strong">
    <w:name w:val="Strong"/>
    <w:basedOn w:val="DefaultParagraphFont"/>
    <w:uiPriority w:val="99"/>
    <w:qFormat/>
    <w:locked/>
    <w:rsid w:val="00C84D29"/>
    <w:rPr>
      <w:rFonts w:ascii="Times New Roman" w:hAnsi="Times New Roman" w:cs="Times New Roman"/>
      <w:b/>
      <w:bCs/>
    </w:rPr>
  </w:style>
  <w:style w:type="paragraph" w:styleId="NormalWeb">
    <w:name w:val="Normal (Web)"/>
    <w:basedOn w:val="Normal"/>
    <w:uiPriority w:val="99"/>
    <w:semiHidden/>
    <w:rsid w:val="00C84D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t438">
    <w:name w:val="ft438"/>
    <w:basedOn w:val="DefaultParagraphFont"/>
    <w:uiPriority w:val="99"/>
    <w:rsid w:val="00C84D2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43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332</TotalTime>
  <Pages>7</Pages>
  <Words>1856</Words>
  <Characters>10580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KSP</cp:lastModifiedBy>
  <cp:revision>71</cp:revision>
  <dcterms:created xsi:type="dcterms:W3CDTF">2014-09-04T03:54:00Z</dcterms:created>
  <dcterms:modified xsi:type="dcterms:W3CDTF">2014-05-27T10:47:00Z</dcterms:modified>
</cp:coreProperties>
</file>